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4974D" w14:textId="77777777" w:rsidR="002E7EB3" w:rsidRPr="002E7EB3" w:rsidRDefault="002E7EB3" w:rsidP="002E7EB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b/>
          <w:bCs/>
          <w:smallCaps/>
          <w:sz w:val="18"/>
          <w:szCs w:val="18"/>
          <w:lang w:val="nl-NL" w:eastAsia="nl-NL"/>
        </w:rPr>
      </w:pPr>
      <w:r w:rsidRPr="002E7EB3">
        <w:rPr>
          <w:rFonts w:ascii="Plantin" w:eastAsia="Times New Roman" w:hAnsi="Plantin" w:cs="Segoe UI"/>
          <w:b/>
          <w:bCs/>
          <w:smallCaps/>
          <w:lang w:val="nl-NL" w:eastAsia="nl-NL"/>
        </w:rPr>
        <w:t>Bijlage I Technische Bekwaamheid  </w:t>
      </w:r>
    </w:p>
    <w:p w14:paraId="29ED64E0" w14:textId="77777777" w:rsidR="002E7EB3" w:rsidRPr="002E7EB3" w:rsidRDefault="002E7EB3" w:rsidP="002E7E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nl-NL" w:eastAsia="nl-NL"/>
        </w:rPr>
      </w:pPr>
      <w:r w:rsidRPr="002E7EB3">
        <w:rPr>
          <w:rFonts w:ascii="Plantin" w:eastAsia="Times New Roman" w:hAnsi="Plantin" w:cs="Segoe UI"/>
          <w:lang w:val="nl-NL" w:eastAsia="nl-NL"/>
        </w:rPr>
        <w:t> </w:t>
      </w:r>
    </w:p>
    <w:p w14:paraId="1343C19D" w14:textId="77777777" w:rsidR="002E7EB3" w:rsidRPr="002E7EB3" w:rsidRDefault="002E7EB3" w:rsidP="002E7E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nl-NL" w:eastAsia="nl-NL"/>
        </w:rPr>
      </w:pPr>
      <w:r w:rsidRPr="002E7EB3">
        <w:rPr>
          <w:rFonts w:ascii="Plantin" w:eastAsia="Times New Roman" w:hAnsi="Plantin" w:cs="Segoe UI"/>
          <w:b/>
          <w:bCs/>
          <w:lang w:val="nl-NL" w:eastAsia="nl-NL"/>
        </w:rPr>
        <w:t xml:space="preserve">Referentieblad Kerncompetentie 1 </w:t>
      </w:r>
      <w:r w:rsidRPr="002E7EB3">
        <w:rPr>
          <w:rFonts w:ascii="Plantin" w:eastAsia="Times New Roman" w:hAnsi="Plantin" w:cs="Segoe UI"/>
          <w:b/>
          <w:bCs/>
          <w:color w:val="0000FF"/>
          <w:lang w:val="nl-NL" w:eastAsia="nl-NL"/>
        </w:rPr>
        <w:t>&lt;eventueel meerdere toevoegen&gt;</w:t>
      </w:r>
      <w:r w:rsidRPr="002E7EB3">
        <w:rPr>
          <w:rFonts w:ascii="Plantin" w:eastAsia="Times New Roman" w:hAnsi="Plantin" w:cs="Segoe UI"/>
          <w:color w:val="0000FF"/>
          <w:lang w:val="nl-NL" w:eastAsia="nl-NL"/>
        </w:rPr>
        <w:t> </w:t>
      </w:r>
    </w:p>
    <w:p w14:paraId="29676E84" w14:textId="77777777" w:rsidR="002E7EB3" w:rsidRPr="002E7EB3" w:rsidRDefault="002E7EB3" w:rsidP="002E7E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nl-NL" w:eastAsia="nl-NL"/>
        </w:rPr>
      </w:pPr>
      <w:r w:rsidRPr="002E7EB3">
        <w:rPr>
          <w:rFonts w:ascii="Plantin" w:eastAsia="Times New Roman" w:hAnsi="Plantin" w:cs="Segoe UI"/>
          <w:lang w:val="nl-NL" w:eastAsia="nl-NL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5486"/>
      </w:tblGrid>
      <w:tr w:rsidR="002E7EB3" w:rsidRPr="002E7EB3" w14:paraId="6290B514" w14:textId="77777777" w:rsidTr="002E7EB3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00078690" w14:textId="77777777" w:rsidR="002E7EB3" w:rsidRPr="002E7EB3" w:rsidRDefault="002E7EB3" w:rsidP="002E7EB3">
            <w:pPr>
              <w:numPr>
                <w:ilvl w:val="0"/>
                <w:numId w:val="1"/>
              </w:numPr>
              <w:spacing w:after="0" w:line="240" w:lineRule="auto"/>
              <w:ind w:left="765" w:firstLine="0"/>
              <w:textAlignment w:val="baseline"/>
              <w:rPr>
                <w:rFonts w:ascii="Plantin" w:eastAsia="Times New Roman" w:hAnsi="Plantin" w:cs="Times New Roman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 xml:space="preserve">Naam </w:t>
            </w:r>
            <w:proofErr w:type="spellStart"/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opdrachtgevend</w:t>
            </w:r>
            <w:proofErr w:type="spellEnd"/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 xml:space="preserve"> bedrijf of instelling, adres en telefoonnummer + naam van contactpersoon </w:t>
            </w:r>
          </w:p>
          <w:p w14:paraId="3BC1F62A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  <w:p w14:paraId="1B0D7769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AAC990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&lt;…&gt; </w:t>
            </w:r>
          </w:p>
          <w:p w14:paraId="29039206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0905BBA3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3BFC0C52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4F7170CB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4E00EEC4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14D4B8F0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3FC77999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</w:tc>
      </w:tr>
      <w:tr w:rsidR="002E7EB3" w:rsidRPr="002E7EB3" w14:paraId="4E3B2DB1" w14:textId="77777777" w:rsidTr="002E7EB3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647F9994" w14:textId="77777777" w:rsidR="002E7EB3" w:rsidRPr="002E7EB3" w:rsidRDefault="002E7EB3" w:rsidP="002E7EB3">
            <w:pPr>
              <w:numPr>
                <w:ilvl w:val="0"/>
                <w:numId w:val="2"/>
              </w:numPr>
              <w:spacing w:after="0" w:line="240" w:lineRule="auto"/>
              <w:ind w:left="765" w:firstLine="0"/>
              <w:textAlignment w:val="baseline"/>
              <w:rPr>
                <w:rFonts w:ascii="Plantin" w:eastAsia="Times New Roman" w:hAnsi="Plantin" w:cs="Times New Roman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Indien van toepassing: welke ondernemer (derde / deelnemer aan samenwerkingsverband) heeft de referentieopdracht uitgevoerd?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33B064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&lt;…&gt; </w:t>
            </w:r>
          </w:p>
          <w:p w14:paraId="700295D6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2E3B24B6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2DFC183C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3B3A7F87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</w:tc>
      </w:tr>
      <w:tr w:rsidR="002E7EB3" w:rsidRPr="002E7EB3" w14:paraId="1A5F4444" w14:textId="77777777" w:rsidTr="002E7EB3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F54BC5C" w14:textId="77777777" w:rsidR="002E7EB3" w:rsidRPr="002E7EB3" w:rsidRDefault="002E7EB3" w:rsidP="002E7EB3">
            <w:pPr>
              <w:numPr>
                <w:ilvl w:val="0"/>
                <w:numId w:val="3"/>
              </w:numPr>
              <w:spacing w:after="0" w:line="240" w:lineRule="auto"/>
              <w:ind w:left="765" w:firstLine="0"/>
              <w:textAlignment w:val="baseline"/>
              <w:rPr>
                <w:rFonts w:ascii="Plantin" w:eastAsia="Times New Roman" w:hAnsi="Plantin" w:cs="Times New Roman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Korte omschrijving van het project </w:t>
            </w:r>
          </w:p>
          <w:p w14:paraId="00CB0631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  <w:p w14:paraId="07B94771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F67205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&lt;…&gt; </w:t>
            </w:r>
          </w:p>
          <w:p w14:paraId="2E812975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2C20446C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6CEDB1AF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75C6673B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5773288F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77E7E5F7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166E23C7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</w:tc>
      </w:tr>
      <w:tr w:rsidR="002E7EB3" w:rsidRPr="002E7EB3" w14:paraId="727BAE8C" w14:textId="77777777" w:rsidTr="002E7EB3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53CA964E" w14:textId="77777777" w:rsidR="002E7EB3" w:rsidRPr="002E7EB3" w:rsidRDefault="002E7EB3" w:rsidP="002E7EB3">
            <w:pPr>
              <w:numPr>
                <w:ilvl w:val="0"/>
                <w:numId w:val="4"/>
              </w:numPr>
              <w:spacing w:after="0" w:line="240" w:lineRule="auto"/>
              <w:ind w:left="765" w:firstLine="0"/>
              <w:textAlignment w:val="baseline"/>
              <w:rPr>
                <w:rFonts w:ascii="Plantin" w:eastAsia="Times New Roman" w:hAnsi="Plantin" w:cs="Times New Roman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Beschrijving van de uitgevoerde werkzaamheden/leveringen </w:t>
            </w:r>
          </w:p>
          <w:p w14:paraId="1DF5119E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  <w:p w14:paraId="5DB1A7B9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7C4F6F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&lt;…&gt; </w:t>
            </w:r>
          </w:p>
          <w:p w14:paraId="53000607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42F416EE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292080E1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5EFCF81A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29C6D869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4C68FB40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</w:tc>
      </w:tr>
      <w:tr w:rsidR="002E7EB3" w:rsidRPr="002E7EB3" w14:paraId="506B5A7D" w14:textId="77777777" w:rsidTr="002E7EB3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0DE42B12" w14:textId="77777777" w:rsidR="002E7EB3" w:rsidRPr="002E7EB3" w:rsidRDefault="002E7EB3" w:rsidP="002E7EB3">
            <w:pPr>
              <w:numPr>
                <w:ilvl w:val="0"/>
                <w:numId w:val="5"/>
              </w:numPr>
              <w:spacing w:after="0" w:line="240" w:lineRule="auto"/>
              <w:ind w:left="765" w:firstLine="0"/>
              <w:textAlignment w:val="baseline"/>
              <w:rPr>
                <w:rFonts w:ascii="Plantin" w:eastAsia="Times New Roman" w:hAnsi="Plantin" w:cs="Times New Roman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Omvang van het project (in elk geval in euro’s) </w:t>
            </w:r>
          </w:p>
          <w:p w14:paraId="05550EE9" w14:textId="77777777" w:rsidR="002E7EB3" w:rsidRPr="002E7EB3" w:rsidRDefault="002E7EB3" w:rsidP="002E7EB3">
            <w:pPr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  <w:p w14:paraId="2B29AB0E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940A94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&lt;…&gt; </w:t>
            </w:r>
          </w:p>
          <w:p w14:paraId="6266CF71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1D310FAC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7E33095B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06FADA07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608AFCA8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4F0BA920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0D640047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</w:tc>
      </w:tr>
      <w:tr w:rsidR="002E7EB3" w:rsidRPr="002E7EB3" w14:paraId="06E50E38" w14:textId="77777777" w:rsidTr="002E7EB3">
        <w:trPr>
          <w:trHeight w:val="30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17B5E2D" w14:textId="77777777" w:rsidR="002E7EB3" w:rsidRPr="002E7EB3" w:rsidRDefault="002E7EB3" w:rsidP="002E7EB3">
            <w:pPr>
              <w:numPr>
                <w:ilvl w:val="0"/>
                <w:numId w:val="6"/>
              </w:numPr>
              <w:spacing w:after="0" w:line="240" w:lineRule="auto"/>
              <w:ind w:left="765" w:firstLine="0"/>
              <w:textAlignment w:val="baseline"/>
              <w:rPr>
                <w:rFonts w:ascii="Plantin" w:eastAsia="Times New Roman" w:hAnsi="Plantin" w:cs="Times New Roman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Begin- en einddatum </w:t>
            </w:r>
          </w:p>
          <w:p w14:paraId="34D8CC59" w14:textId="77777777" w:rsidR="002E7EB3" w:rsidRPr="002E7EB3" w:rsidRDefault="002E7EB3" w:rsidP="002E7EB3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  <w:p w14:paraId="7C2450AA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color w:val="FFFFFF"/>
                <w:lang w:val="nl-NL" w:eastAsia="nl-NL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377DE6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&lt;…&gt; </w:t>
            </w:r>
          </w:p>
          <w:p w14:paraId="23E5A903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3C91A45E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3A5B808B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635F1887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  <w:p w14:paraId="523CF08C" w14:textId="77777777" w:rsidR="002E7EB3" w:rsidRPr="002E7EB3" w:rsidRDefault="002E7EB3" w:rsidP="002E7E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r w:rsidRPr="002E7EB3">
              <w:rPr>
                <w:rFonts w:ascii="Plantin" w:eastAsia="Times New Roman" w:hAnsi="Plantin" w:cs="Times New Roman"/>
                <w:lang w:val="nl-NL" w:eastAsia="nl-NL"/>
              </w:rPr>
              <w:t> </w:t>
            </w:r>
          </w:p>
        </w:tc>
      </w:tr>
    </w:tbl>
    <w:p w14:paraId="5F8E2B85" w14:textId="77777777" w:rsidR="00C2111F" w:rsidRDefault="00C2111F"/>
    <w:sectPr w:rsidR="00C211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lantin">
    <w:altName w:val="Calibri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D2ACE"/>
    <w:multiLevelType w:val="multilevel"/>
    <w:tmpl w:val="D7964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032E8"/>
    <w:multiLevelType w:val="multilevel"/>
    <w:tmpl w:val="7CE28F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180004"/>
    <w:multiLevelType w:val="multilevel"/>
    <w:tmpl w:val="9BC6A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DE1ADA"/>
    <w:multiLevelType w:val="multilevel"/>
    <w:tmpl w:val="91222B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4665F6"/>
    <w:multiLevelType w:val="multilevel"/>
    <w:tmpl w:val="CAB03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6A1A28"/>
    <w:multiLevelType w:val="multilevel"/>
    <w:tmpl w:val="2D86C1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5924888">
    <w:abstractNumId w:val="4"/>
  </w:num>
  <w:num w:numId="2" w16cid:durableId="1253468123">
    <w:abstractNumId w:val="2"/>
  </w:num>
  <w:num w:numId="3" w16cid:durableId="2117603404">
    <w:abstractNumId w:val="0"/>
  </w:num>
  <w:num w:numId="4" w16cid:durableId="1483892057">
    <w:abstractNumId w:val="5"/>
  </w:num>
  <w:num w:numId="5" w16cid:durableId="1706444232">
    <w:abstractNumId w:val="3"/>
  </w:num>
  <w:num w:numId="6" w16cid:durableId="1443063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B3"/>
    <w:rsid w:val="002E7EB3"/>
    <w:rsid w:val="00C2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F8E0"/>
  <w15:chartTrackingRefBased/>
  <w15:docId w15:val="{B220D549-184A-4497-821B-187FD151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2E7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customStyle="1" w:styleId="normaltextrun">
    <w:name w:val="normaltextrun"/>
    <w:basedOn w:val="Standaardalinea-lettertype"/>
    <w:rsid w:val="002E7EB3"/>
  </w:style>
  <w:style w:type="character" w:customStyle="1" w:styleId="eop">
    <w:name w:val="eop"/>
    <w:basedOn w:val="Standaardalinea-lettertype"/>
    <w:rsid w:val="002E7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24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4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2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1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6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38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9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73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1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06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15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9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79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19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67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6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18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66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9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6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53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95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59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2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77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3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03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68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49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1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3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2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45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63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85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9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6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1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1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9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70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0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07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7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25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0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0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0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3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17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92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cal_G76\Temp\10\Templafy\WordVsto\nsbij0s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blankdocument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F853EE98-832E-4C2D-B3A5-03A0EC6E49E7}">
  <ds:schemaRefs/>
</ds:datastoreItem>
</file>

<file path=customXml/itemProps2.xml><?xml version="1.0" encoding="utf-8"?>
<ds:datastoreItem xmlns:ds="http://schemas.openxmlformats.org/officeDocument/2006/customXml" ds:itemID="{8D5EF341-AA86-420D-B75E-BAA989C2DF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nsbij0sd.dotx</Template>
  <TotalTime>0</TotalTime>
  <Pages>1</Pages>
  <Words>94</Words>
  <Characters>523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Potma R (Ruud)</dc:creator>
  <cp:keywords/>
  <dc:description/>
  <cp:lastModifiedBy>Potma R (Ruud)</cp:lastModifiedBy>
  <cp:revision>1</cp:revision>
  <dcterms:created xsi:type="dcterms:W3CDTF">2023-05-12T10:28:00Z</dcterms:created>
  <dcterms:modified xsi:type="dcterms:W3CDTF">2023-05-12T10:28:00Z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almere</vt:lpwstr>
  </property>
  <property fmtid="{D5CDD505-2E9C-101B-9397-08002B2CF9AE}" pid="3" name="TemplafyTemplateId">
    <vt:lpwstr>637423386344114147</vt:lpwstr>
  </property>
  <property fmtid="{D5CDD505-2E9C-101B-9397-08002B2CF9AE}" pid="4" name="TemplafyUserProfileId">
    <vt:lpwstr>638187878818956578</vt:lpwstr>
  </property>
  <property fmtid="{D5CDD505-2E9C-101B-9397-08002B2CF9AE}" pid="5" name="TemplafyFromBlank">
    <vt:bool>true</vt:bool>
  </property>
</Properties>
</file>